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476A7" w:rsidRPr="00570C59" w:rsidTr="006476A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76A7" w:rsidRPr="00570C59" w:rsidRDefault="00F0340B" w:rsidP="006476A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6476A7" w:rsidRPr="00570C59" w:rsidTr="006476A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70C59">
              <w:rPr>
                <w:color w:val="000000"/>
                <w:sz w:val="18"/>
                <w:szCs w:val="18"/>
              </w:rPr>
              <w:t xml:space="preserve"> </w:t>
            </w:r>
            <w:r w:rsidRPr="00570C59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70C59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70C59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6476A7" w:rsidRPr="00570C59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570C59">
              <w:rPr>
                <w:color w:val="000000"/>
                <w:sz w:val="18"/>
                <w:szCs w:val="18"/>
              </w:rPr>
              <w:t>к</w:t>
            </w:r>
            <w:r w:rsidRPr="00570C59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6476A7" w:rsidP="006476A7">
            <w:pPr>
              <w:jc w:val="center"/>
              <w:rPr>
                <w:color w:val="000000"/>
                <w:sz w:val="18"/>
                <w:szCs w:val="18"/>
              </w:rPr>
            </w:pPr>
            <w:r w:rsidRPr="00570C59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6476A7" w:rsidRPr="00570C59" w:rsidTr="006476A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F0340B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F0340B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6A7" w:rsidRPr="00570C59" w:rsidRDefault="00F0340B" w:rsidP="006476A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476A7" w:rsidRPr="00570C59" w:rsidRDefault="006476A7" w:rsidP="006476A7">
      <w:pPr>
        <w:pStyle w:val="1"/>
      </w:pPr>
    </w:p>
    <w:p w:rsidR="00FB001B" w:rsidRPr="00570C59" w:rsidRDefault="00367816" w:rsidP="00367816">
      <w:pPr>
        <w:pStyle w:val="1"/>
      </w:pPr>
      <w:r w:rsidRPr="00570C59">
        <w:t>ПРОТОКОЛ</w:t>
      </w:r>
      <w:r w:rsidR="00FB001B" w:rsidRPr="00570C59">
        <w:rPr>
          <w:caps/>
        </w:rPr>
        <w:br/>
      </w:r>
      <w:r w:rsidR="00234932" w:rsidRPr="00570C59">
        <w:t xml:space="preserve">измерений </w:t>
      </w:r>
      <w:r w:rsidRPr="00570C59">
        <w:t>(</w:t>
      </w:r>
      <w:r w:rsidR="00234932" w:rsidRPr="00570C59">
        <w:t>оценки</w:t>
      </w:r>
      <w:r w:rsidRPr="00570C59">
        <w:t>)</w:t>
      </w:r>
      <w:r w:rsidR="00234932" w:rsidRPr="00570C59">
        <w:t xml:space="preserve"> </w:t>
      </w:r>
      <w:r w:rsidR="00B53A14" w:rsidRPr="00570C59">
        <w:t>вибрации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570C59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367816">
            <w:r w:rsidRPr="00570C59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70C59" w:rsidRDefault="00F0340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66- ВО -1-К.2016</w:t>
            </w:r>
          </w:p>
        </w:tc>
      </w:tr>
      <w:tr w:rsidR="00FB001B" w:rsidRPr="00570C59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70C59" w:rsidRDefault="00FB001B" w:rsidP="00883461">
            <w:pPr>
              <w:pStyle w:val="a9"/>
              <w:rPr>
                <w:bCs/>
              </w:rPr>
            </w:pPr>
            <w:r w:rsidRPr="00570C59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570C59" w:rsidRDefault="00FD2BA8" w:rsidP="00AD14A4">
      <w:r w:rsidRPr="00570C59">
        <w:rPr>
          <w:rStyle w:val="a7"/>
        </w:rPr>
        <w:t xml:space="preserve">1. </w:t>
      </w:r>
      <w:r w:rsidR="00FB001B" w:rsidRPr="00570C59">
        <w:rPr>
          <w:rStyle w:val="a7"/>
        </w:rPr>
        <w:t xml:space="preserve">Дата проведения </w:t>
      </w:r>
      <w:r w:rsidR="00367816" w:rsidRPr="00570C59">
        <w:rPr>
          <w:rStyle w:val="a7"/>
        </w:rPr>
        <w:t xml:space="preserve">измерений </w:t>
      </w:r>
      <w:r w:rsidR="00234932" w:rsidRPr="00570C59">
        <w:rPr>
          <w:rStyle w:val="a7"/>
        </w:rPr>
        <w:t>(</w:t>
      </w:r>
      <w:r w:rsidR="00367816" w:rsidRPr="00570C59">
        <w:rPr>
          <w:rStyle w:val="a7"/>
        </w:rPr>
        <w:t>оценки</w:t>
      </w:r>
      <w:r w:rsidR="00234932" w:rsidRPr="00570C59">
        <w:rPr>
          <w:rStyle w:val="a7"/>
        </w:rPr>
        <w:t>):</w:t>
      </w:r>
      <w:r w:rsidR="00234932" w:rsidRPr="00570C59">
        <w:t xml:space="preserve"> </w:t>
      </w:r>
      <w:fldSimple w:instr=" DOCVARIABLE izm_date \* MERGEFORMAT ">
        <w:r w:rsidR="00F0340B">
          <w:t>23.08.2016</w:t>
        </w:r>
      </w:fldSimple>
    </w:p>
    <w:p w:rsidR="00BD51C5" w:rsidRPr="00570C59" w:rsidRDefault="00BD51C5" w:rsidP="00BD51C5">
      <w:pPr>
        <w:pStyle w:val="a6"/>
      </w:pPr>
      <w:r w:rsidRPr="00570C59">
        <w:t>2. Сведения о работодателе:</w:t>
      </w:r>
    </w:p>
    <w:p w:rsidR="00BD51C5" w:rsidRPr="00570C59" w:rsidRDefault="00BD51C5" w:rsidP="00BD51C5">
      <w:r w:rsidRPr="00570C59">
        <w:t>2.1. Наименование работодателя: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rbtd_name \* MERGEFORMAT </w:instrText>
      </w:r>
      <w:r w:rsidRPr="00570C59">
        <w:rPr>
          <w:rStyle w:val="aa"/>
        </w:rPr>
        <w:fldChar w:fldCharType="separate"/>
      </w:r>
      <w:r w:rsidR="00F0340B" w:rsidRPr="00F0340B">
        <w:rPr>
          <w:rStyle w:val="aa"/>
        </w:rPr>
        <w:t xml:space="preserve">Территориальный фонд обязательного медицинского страхования КБР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2.2. Место нахождения и место осуществления деятельности работодателя: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rbtd_adr \* MERGEFORMAT </w:instrText>
      </w:r>
      <w:r w:rsidRPr="00570C59">
        <w:rPr>
          <w:rStyle w:val="aa"/>
        </w:rPr>
        <w:fldChar w:fldCharType="separate"/>
      </w:r>
      <w:r w:rsidR="00F0340B" w:rsidRPr="00F0340B">
        <w:rPr>
          <w:rStyle w:val="aa"/>
        </w:rPr>
        <w:t xml:space="preserve">360000 г. Нальчик, ул. Шогенцукова, д. 42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2.3. Наименование структурного подразделения: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ceh_info \* MERGEFORMAT </w:instrText>
      </w:r>
      <w:r w:rsidRPr="00570C59">
        <w:rPr>
          <w:rStyle w:val="aa"/>
        </w:rPr>
        <w:fldChar w:fldCharType="separate"/>
      </w:r>
      <w:r w:rsidR="00F0340B" w:rsidRPr="00F0340B">
        <w:rPr>
          <w:rStyle w:val="aa"/>
        </w:rPr>
        <w:t xml:space="preserve"> Административно-хозяйственный отдел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pPr>
        <w:pStyle w:val="a6"/>
      </w:pPr>
      <w:r w:rsidRPr="00570C59">
        <w:t>3. Сведения о рабочем месте:</w:t>
      </w:r>
    </w:p>
    <w:p w:rsidR="00BD51C5" w:rsidRPr="00570C59" w:rsidRDefault="00BD51C5" w:rsidP="00BD51C5">
      <w:r w:rsidRPr="00570C59">
        <w:t>3.1. Номер рабочего места:</w:t>
      </w:r>
      <w:r w:rsidRPr="00570C59">
        <w:rPr>
          <w:rStyle w:val="aa"/>
        </w:rPr>
        <w:t xml:space="preserve"> </w:t>
      </w:r>
      <w:r w:rsidRPr="00570C59">
        <w:rPr>
          <w:u w:val="single"/>
        </w:rPr>
        <w:fldChar w:fldCharType="begin"/>
      </w:r>
      <w:r w:rsidRPr="00570C59">
        <w:rPr>
          <w:u w:val="single"/>
        </w:rPr>
        <w:instrText xml:space="preserve"> DOCVARIABLE rm_number \* MERGEFORMAT </w:instrText>
      </w:r>
      <w:r w:rsidRPr="00570C59">
        <w:rPr>
          <w:u w:val="single"/>
        </w:rPr>
        <w:fldChar w:fldCharType="separate"/>
      </w:r>
      <w:r w:rsidR="00F0340B">
        <w:rPr>
          <w:u w:val="single"/>
        </w:rPr>
        <w:t xml:space="preserve"> 66 </w:t>
      </w:r>
      <w:r w:rsidRPr="00570C59">
        <w:rPr>
          <w:u w:val="single"/>
        </w:rPr>
        <w:fldChar w:fldCharType="end"/>
      </w:r>
      <w:r w:rsidRPr="00570C59">
        <w:rPr>
          <w:rStyle w:val="aa"/>
        </w:rPr>
        <w:t> </w:t>
      </w:r>
    </w:p>
    <w:p w:rsidR="00BD51C5" w:rsidRPr="00570C59" w:rsidRDefault="00BD51C5" w:rsidP="00BD51C5">
      <w:r w:rsidRPr="00570C59">
        <w:t>3.2. Наименование рабочего места: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rm_name \* MERGEFORMAT </w:instrText>
      </w:r>
      <w:r w:rsidRPr="00570C59">
        <w:rPr>
          <w:rStyle w:val="aa"/>
        </w:rPr>
        <w:fldChar w:fldCharType="separate"/>
      </w:r>
      <w:r w:rsidR="00F0340B" w:rsidRPr="00F0340B">
        <w:rPr>
          <w:rStyle w:val="aa"/>
        </w:rPr>
        <w:t xml:space="preserve"> Водитель автомобиля </w:t>
      </w:r>
      <w:r w:rsidRPr="00570C59">
        <w:rPr>
          <w:rStyle w:val="aa"/>
        </w:rPr>
        <w:fldChar w:fldCharType="end"/>
      </w:r>
    </w:p>
    <w:p w:rsidR="00BD51C5" w:rsidRPr="00570C59" w:rsidRDefault="00BD51C5" w:rsidP="00BD51C5">
      <w:r w:rsidRPr="00570C59">
        <w:t>3.3. Код по ОК 016-94:</w:t>
      </w:r>
      <w:r w:rsidRPr="00570C59">
        <w:rPr>
          <w:rStyle w:val="aa"/>
        </w:rPr>
        <w:t xml:space="preserve"> </w:t>
      </w:r>
      <w:r w:rsidRPr="00570C59">
        <w:rPr>
          <w:rStyle w:val="aa"/>
        </w:rPr>
        <w:fldChar w:fldCharType="begin"/>
      </w:r>
      <w:r w:rsidRPr="00570C59">
        <w:rPr>
          <w:rStyle w:val="aa"/>
        </w:rPr>
        <w:instrText xml:space="preserve"> DOCVARIABLE codeok \* MERGEFORMAT </w:instrText>
      </w:r>
      <w:r w:rsidRPr="00570C59">
        <w:rPr>
          <w:rStyle w:val="aa"/>
        </w:rPr>
        <w:fldChar w:fldCharType="separate"/>
      </w:r>
      <w:r w:rsidR="00F0340B" w:rsidRPr="00F0340B">
        <w:rPr>
          <w:rStyle w:val="aa"/>
        </w:rPr>
        <w:t xml:space="preserve"> 11442 </w:t>
      </w:r>
      <w:r w:rsidRPr="00570C59">
        <w:rPr>
          <w:rStyle w:val="aa"/>
        </w:rPr>
        <w:fldChar w:fldCharType="end"/>
      </w:r>
      <w:r w:rsidRPr="00570C59">
        <w:rPr>
          <w:rStyle w:val="aa"/>
        </w:rPr>
        <w:t> </w:t>
      </w:r>
    </w:p>
    <w:p w:rsidR="00234932" w:rsidRPr="00570C59" w:rsidRDefault="00576095" w:rsidP="008A64AD">
      <w:pPr>
        <w:pStyle w:val="a6"/>
      </w:pPr>
      <w:r w:rsidRPr="00570C59">
        <w:t>4</w:t>
      </w:r>
      <w:r w:rsidR="00234932" w:rsidRPr="00570C59">
        <w:t xml:space="preserve">. Сведения о средствах измерения: </w:t>
      </w:r>
      <w:fldSimple w:instr=" DOCVARIABLE izm_tools \* MERGEFORMAT ">
        <w:r w:rsidR="00F0340B" w:rsidRPr="00F0340B">
          <w:t xml:space="preserve">    </w:t>
        </w:r>
      </w:fldSimple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570C59" w:rsidTr="001C309A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3" w:name="si_table"/>
            <w:bookmarkEnd w:id="3"/>
            <w:r w:rsidRPr="00570C59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4" w:name="si_factory_num"/>
            <w:bookmarkEnd w:id="4"/>
            <w:r w:rsidRPr="00570C59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5" w:name="si_sertif"/>
            <w:bookmarkEnd w:id="5"/>
            <w:r w:rsidRPr="00570C59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570C59" w:rsidRDefault="00576095" w:rsidP="00883461">
            <w:pPr>
              <w:pStyle w:val="a8"/>
            </w:pPr>
            <w:bookmarkStart w:id="6" w:name="si_end_date"/>
            <w:bookmarkEnd w:id="6"/>
            <w:r w:rsidRPr="00570C59">
              <w:t>Действительно до:</w:t>
            </w:r>
          </w:p>
        </w:tc>
      </w:tr>
      <w:tr w:rsidR="00F0340B" w:rsidRPr="00570C59" w:rsidTr="001C309A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F0340B" w:rsidRPr="00570C59" w:rsidRDefault="00F0340B" w:rsidP="00F0340B">
            <w:pPr>
              <w:pStyle w:val="a8"/>
              <w:jc w:val="left"/>
            </w:pPr>
            <w:r>
              <w:t>Анализатор шума и вибрации Ассистент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40B" w:rsidRPr="00570C59" w:rsidRDefault="00F0340B" w:rsidP="00883461">
            <w:pPr>
              <w:pStyle w:val="a8"/>
            </w:pPr>
            <w:r>
              <w:t>083011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0340B" w:rsidRPr="00570C59" w:rsidRDefault="00F0340B" w:rsidP="00883461">
            <w:pPr>
              <w:pStyle w:val="a8"/>
            </w:pPr>
            <w:r>
              <w:t>318641-31-0627/1014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340B" w:rsidRPr="00570C59" w:rsidRDefault="00F0340B" w:rsidP="00883461">
            <w:pPr>
              <w:pStyle w:val="a8"/>
            </w:pPr>
            <w:r>
              <w:t>08.10.2016</w:t>
            </w:r>
          </w:p>
        </w:tc>
      </w:tr>
    </w:tbl>
    <w:p w:rsidR="00C0548A" w:rsidRPr="00570C59" w:rsidRDefault="00C0548A" w:rsidP="00C0548A">
      <w:pPr>
        <w:pStyle w:val="a6"/>
      </w:pPr>
      <w:r w:rsidRPr="00570C59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0340B" w:rsidRPr="00F0340B" w:rsidRDefault="00576095" w:rsidP="00AD14A4">
      <w:r w:rsidRPr="00570C59">
        <w:fldChar w:fldCharType="begin"/>
      </w:r>
      <w:r w:rsidRPr="00570C59">
        <w:instrText xml:space="preserve"> DOCVARIABLE izm_nd_new \* MERGEFORMAT </w:instrText>
      </w:r>
      <w:r w:rsidRPr="00570C59">
        <w:fldChar w:fldCharType="separate"/>
      </w:r>
      <w:r w:rsidR="00F0340B" w:rsidRPr="00F0340B">
        <w:t>- ГОСТ 31319-2006 (ЕН 14253:2003) "Вибрация. Измерение общей вибрации и оценка ее воздействия на человека. Требования к проведению измерений на рабочих местах" (введен в действие приказом Федерального агентства по техническому регулированию и метрологии от 12 декабря 2007 г. N 363-ст);</w:t>
      </w:r>
    </w:p>
    <w:p w:rsidR="00F0340B" w:rsidRPr="00F0340B" w:rsidRDefault="00F0340B" w:rsidP="00AD14A4">
      <w:r w:rsidRPr="00F0340B">
        <w:t>- ГОСТ 31191.1-2004 (ИСО 2631-1:1997) "Вибрация и удар. Измерение общей вибрации и оценка ее воздействия на человека. Часть 1. Общие требования" (введен в действие приказом Федерального агентства по техническому регулированию и метрологии от 12 декабря 2007 г. N 357-ст) с Поправкой к ГОСТ 31191.1-2004 (ИСО 2631-1:1997) "Вибрация и удар. Измерение общей вибрации и оценка ее воздействия на человека. Общие требования";</w:t>
      </w:r>
    </w:p>
    <w:p w:rsidR="00F0340B" w:rsidRPr="00F0340B" w:rsidRDefault="00F0340B" w:rsidP="00AD14A4">
      <w:r w:rsidRPr="00F0340B">
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</w:t>
      </w:r>
    </w:p>
    <w:p w:rsidR="00576095" w:rsidRPr="00570C59" w:rsidRDefault="00F0340B" w:rsidP="00AD14A4">
      <w:r w:rsidRPr="00F0340B">
        <w:t>- Руководство по эксплуатации БВЕК.438150-005РЭ на анализатор шума и вибрации АССИСТЕНТ.</w:t>
      </w:r>
      <w:r w:rsidR="00576095" w:rsidRPr="00570C59">
        <w:fldChar w:fldCharType="end"/>
      </w:r>
    </w:p>
    <w:p w:rsidR="00B53A14" w:rsidRPr="00570C59" w:rsidRDefault="00B53A14" w:rsidP="008A64AD">
      <w:pPr>
        <w:spacing w:before="60"/>
      </w:pPr>
      <w:r w:rsidRPr="00570C59">
        <w:rPr>
          <w:rStyle w:val="a7"/>
        </w:rPr>
        <w:t>6. Вид вибрации:</w:t>
      </w:r>
      <w:r w:rsidRPr="00570C59">
        <w:t xml:space="preserve"> </w:t>
      </w:r>
      <w:fldSimple w:instr=" DOCVARIABLE &quot;vibration&quot; \* MERGEFORMAT ">
        <w:r w:rsidR="00F0340B">
          <w:t xml:space="preserve"> Общая вибрация </w:t>
        </w:r>
      </w:fldSimple>
    </w:p>
    <w:p w:rsidR="00B53A14" w:rsidRPr="00570C59" w:rsidRDefault="00B53A14" w:rsidP="008A64AD">
      <w:pPr>
        <w:spacing w:before="60"/>
      </w:pPr>
      <w:r w:rsidRPr="00570C59">
        <w:rPr>
          <w:rStyle w:val="a7"/>
        </w:rPr>
        <w:t>7. Сведения об источнике вибрации:</w:t>
      </w:r>
      <w:r w:rsidRPr="00570C59">
        <w:t xml:space="preserve"> </w:t>
      </w:r>
      <w:fldSimple w:instr=" DOCVARIABLE &quot;dop_vibr&quot; \* MERGEFORMAT ">
        <w:r w:rsidR="00F0340B" w:rsidRPr="00F0340B">
          <w:t xml:space="preserve"> узлы и агрегаты а/м </w:t>
        </w:r>
      </w:fldSimple>
    </w:p>
    <w:p w:rsidR="00234932" w:rsidRPr="00570C59" w:rsidRDefault="00B53A14" w:rsidP="007E3AB5">
      <w:pPr>
        <w:pStyle w:val="a6"/>
        <w:rPr>
          <w:rStyle w:val="a7"/>
        </w:rPr>
      </w:pPr>
      <w:r w:rsidRPr="00570C59">
        <w:rPr>
          <w:rStyle w:val="a7"/>
        </w:rPr>
        <w:t>8</w:t>
      </w:r>
      <w:r w:rsidR="00234932" w:rsidRPr="00570C59">
        <w:rPr>
          <w:rStyle w:val="a7"/>
        </w:rPr>
        <w:t xml:space="preserve">. </w:t>
      </w:r>
      <w:r w:rsidR="001C0891" w:rsidRPr="00570C59">
        <w:t>Фактические и нормативные знач</w:t>
      </w:r>
      <w:r w:rsidR="001C0891" w:rsidRPr="00570C59">
        <w:t>е</w:t>
      </w:r>
      <w:r w:rsidR="001C0891" w:rsidRPr="00570C59">
        <w:t xml:space="preserve">ния </w:t>
      </w:r>
      <w:r w:rsidR="008E0D5E" w:rsidRPr="00570C59">
        <w:rPr>
          <w:rStyle w:val="a7"/>
        </w:rPr>
        <w:t xml:space="preserve">параметра «Уровень виброускорения, дБ» </w:t>
      </w:r>
      <w:r w:rsidR="00234932" w:rsidRPr="00570C59">
        <w:rPr>
          <w:rStyle w:val="a7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6"/>
        <w:gridCol w:w="1630"/>
        <w:gridCol w:w="1630"/>
        <w:gridCol w:w="1559"/>
        <w:gridCol w:w="1568"/>
      </w:tblGrid>
      <w:tr w:rsidR="007E3AB5" w:rsidRPr="00570C59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570C59">
              <w:t>Наименование измеряемых п</w:t>
            </w:r>
            <w:r w:rsidRPr="00570C59">
              <w:t>а</w:t>
            </w:r>
            <w:r w:rsidRPr="00570C59">
              <w:t>раметров (рабочей зоны)</w:t>
            </w:r>
          </w:p>
        </w:tc>
        <w:tc>
          <w:tcPr>
            <w:tcW w:w="1630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10" w:name="fact_column"/>
            <w:bookmarkEnd w:id="10"/>
            <w:r w:rsidRPr="00570C59">
              <w:t>Фактическое значение</w:t>
            </w:r>
          </w:p>
        </w:tc>
        <w:tc>
          <w:tcPr>
            <w:tcW w:w="1630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bookmarkStart w:id="11" w:name="norm_column"/>
            <w:bookmarkEnd w:id="11"/>
            <w:r w:rsidRPr="00570C59">
              <w:t>Нормативное значение</w:t>
            </w:r>
          </w:p>
        </w:tc>
        <w:tc>
          <w:tcPr>
            <w:tcW w:w="1559" w:type="dxa"/>
            <w:vAlign w:val="center"/>
          </w:tcPr>
          <w:p w:rsidR="007E3AB5" w:rsidRPr="00570C59" w:rsidRDefault="007E3AB5" w:rsidP="007E3AB5">
            <w:pPr>
              <w:pStyle w:val="a4"/>
              <w:jc w:val="center"/>
            </w:pPr>
            <w:r w:rsidRPr="00570C59">
              <w:rPr>
                <w:b/>
              </w:rPr>
              <w:t xml:space="preserve"> </w:t>
            </w:r>
            <w:bookmarkStart w:id="12" w:name="kut_column"/>
            <w:bookmarkEnd w:id="12"/>
            <w:r w:rsidRPr="00570C59">
              <w:t>Класс условий труда</w:t>
            </w:r>
          </w:p>
        </w:tc>
        <w:tc>
          <w:tcPr>
            <w:tcW w:w="1568" w:type="dxa"/>
            <w:vAlign w:val="center"/>
          </w:tcPr>
          <w:p w:rsidR="007E3AB5" w:rsidRPr="00570C59" w:rsidRDefault="007E3AB5" w:rsidP="007E3AB5">
            <w:pPr>
              <w:pStyle w:val="a4"/>
              <w:suppressAutoHyphens/>
              <w:jc w:val="center"/>
            </w:pPr>
            <w:r w:rsidRPr="00570C59">
              <w:rPr>
                <w:b/>
              </w:rPr>
              <w:t xml:space="preserve"> </w:t>
            </w:r>
            <w:bookmarkStart w:id="13" w:name="time_column"/>
            <w:bookmarkEnd w:id="13"/>
            <w:r w:rsidRPr="00570C59">
              <w:t>Время пребывания, %</w:t>
            </w:r>
          </w:p>
        </w:tc>
      </w:tr>
      <w:tr w:rsidR="00F0340B" w:rsidRPr="00F0340B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b/>
              </w:rPr>
            </w:pPr>
            <w:bookmarkStart w:id="14" w:name="zona1"/>
            <w:bookmarkEnd w:id="14"/>
            <w:r w:rsidRPr="00F0340B">
              <w:rPr>
                <w:b/>
              </w:rPr>
              <w:t>Салон а/м Volkswagen Polo рег. знак №Р642ЕК 07</w:t>
            </w:r>
            <w:r>
              <w:rPr>
                <w:b/>
              </w:rPr>
              <w:t>, сиденье</w:t>
            </w:r>
          </w:p>
        </w:tc>
        <w:tc>
          <w:tcPr>
            <w:tcW w:w="1630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F0340B" w:rsidRPr="00F0340B" w:rsidRDefault="00F0340B" w:rsidP="007E3AB5">
            <w:pPr>
              <w:pStyle w:val="a4"/>
              <w:suppressAutoHyphens/>
              <w:jc w:val="center"/>
              <w:rPr>
                <w:b/>
              </w:rPr>
            </w:pPr>
            <w:r w:rsidRPr="00F0340B">
              <w:rPr>
                <w:b/>
              </w:rPr>
              <w:t>20</w:t>
            </w:r>
          </w:p>
        </w:tc>
      </w:tr>
      <w:tr w:rsidR="00F0340B" w:rsidRPr="00F0340B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i/>
              </w:rPr>
            </w:pPr>
            <w:bookmarkStart w:id="15" w:name="zona1_x_corr"/>
            <w:bookmarkEnd w:id="15"/>
            <w:r>
              <w:rPr>
                <w:i/>
              </w:rPr>
              <w:t>Корректированный уровень (ось X)</w:t>
            </w:r>
          </w:p>
        </w:tc>
        <w:tc>
          <w:tcPr>
            <w:tcW w:w="1630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104</w:t>
            </w:r>
          </w:p>
        </w:tc>
        <w:tc>
          <w:tcPr>
            <w:tcW w:w="1630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112</w:t>
            </w:r>
          </w:p>
        </w:tc>
        <w:tc>
          <w:tcPr>
            <w:tcW w:w="1559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F0340B" w:rsidRPr="00F0340B" w:rsidRDefault="00F0340B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F0340B" w:rsidRPr="00F0340B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i/>
              </w:rPr>
            </w:pPr>
            <w:bookmarkStart w:id="16" w:name="zona1_y_corr"/>
            <w:bookmarkEnd w:id="16"/>
            <w:r>
              <w:rPr>
                <w:i/>
              </w:rPr>
              <w:t>Корректированный уровень (ось Y)</w:t>
            </w:r>
          </w:p>
        </w:tc>
        <w:tc>
          <w:tcPr>
            <w:tcW w:w="1630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107</w:t>
            </w:r>
          </w:p>
        </w:tc>
        <w:tc>
          <w:tcPr>
            <w:tcW w:w="1630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112</w:t>
            </w:r>
          </w:p>
        </w:tc>
        <w:tc>
          <w:tcPr>
            <w:tcW w:w="1559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F0340B" w:rsidRPr="00F0340B" w:rsidRDefault="00F0340B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F0340B" w:rsidRPr="00F0340B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i/>
              </w:rPr>
            </w:pPr>
            <w:bookmarkStart w:id="17" w:name="zona1_z_corr"/>
            <w:bookmarkEnd w:id="17"/>
            <w:r>
              <w:rPr>
                <w:i/>
              </w:rPr>
              <w:t>Корректированный уровень (ось Z)</w:t>
            </w:r>
          </w:p>
        </w:tc>
        <w:tc>
          <w:tcPr>
            <w:tcW w:w="1630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110</w:t>
            </w:r>
          </w:p>
        </w:tc>
        <w:tc>
          <w:tcPr>
            <w:tcW w:w="1630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i/>
              </w:rPr>
            </w:pPr>
            <w:r>
              <w:rPr>
                <w:i/>
              </w:rPr>
              <w:t>115</w:t>
            </w:r>
          </w:p>
        </w:tc>
        <w:tc>
          <w:tcPr>
            <w:tcW w:w="1559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i/>
              </w:rPr>
            </w:pPr>
          </w:p>
        </w:tc>
        <w:tc>
          <w:tcPr>
            <w:tcW w:w="1568" w:type="dxa"/>
            <w:vAlign w:val="center"/>
          </w:tcPr>
          <w:p w:rsidR="00F0340B" w:rsidRPr="00F0340B" w:rsidRDefault="00F0340B" w:rsidP="007E3AB5">
            <w:pPr>
              <w:pStyle w:val="a4"/>
              <w:suppressAutoHyphens/>
              <w:jc w:val="center"/>
              <w:rPr>
                <w:i/>
              </w:rPr>
            </w:pPr>
          </w:p>
        </w:tc>
      </w:tr>
      <w:tr w:rsidR="00F0340B" w:rsidRPr="00F0340B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b/>
              </w:rPr>
            </w:pPr>
            <w:bookmarkStart w:id="18" w:name="ekviv"/>
            <w:bookmarkEnd w:id="18"/>
            <w:r>
              <w:rPr>
                <w:b/>
              </w:rPr>
              <w:t>Эквивалентный корректированный уровень:</w:t>
            </w:r>
          </w:p>
        </w:tc>
        <w:tc>
          <w:tcPr>
            <w:tcW w:w="1630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630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  <w:rPr>
                <w:b/>
              </w:rPr>
            </w:pPr>
          </w:p>
        </w:tc>
        <w:tc>
          <w:tcPr>
            <w:tcW w:w="1568" w:type="dxa"/>
            <w:vAlign w:val="center"/>
          </w:tcPr>
          <w:p w:rsidR="00F0340B" w:rsidRPr="00F0340B" w:rsidRDefault="00F0340B" w:rsidP="007E3AB5">
            <w:pPr>
              <w:pStyle w:val="a4"/>
              <w:suppressAutoHyphens/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F0340B" w:rsidRPr="00F0340B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</w:pPr>
            <w:bookmarkStart w:id="19" w:name="ekvivX"/>
            <w:bookmarkEnd w:id="19"/>
            <w:r>
              <w:t>ОСЬ X</w:t>
            </w:r>
          </w:p>
        </w:tc>
        <w:tc>
          <w:tcPr>
            <w:tcW w:w="1630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</w:pPr>
            <w:r>
              <w:t>97</w:t>
            </w:r>
          </w:p>
        </w:tc>
        <w:tc>
          <w:tcPr>
            <w:tcW w:w="1630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</w:pPr>
            <w:r>
              <w:t>112</w:t>
            </w:r>
          </w:p>
        </w:tc>
        <w:tc>
          <w:tcPr>
            <w:tcW w:w="1559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F0340B" w:rsidRPr="00F0340B" w:rsidRDefault="00F0340B" w:rsidP="007E3AB5">
            <w:pPr>
              <w:pStyle w:val="a4"/>
              <w:suppressAutoHyphens/>
              <w:jc w:val="center"/>
            </w:pPr>
          </w:p>
        </w:tc>
      </w:tr>
      <w:tr w:rsidR="00F0340B" w:rsidRPr="00F0340B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</w:pPr>
            <w:bookmarkStart w:id="20" w:name="ekvivY"/>
            <w:bookmarkEnd w:id="20"/>
            <w:r>
              <w:t>ОСЬ Y</w:t>
            </w:r>
          </w:p>
        </w:tc>
        <w:tc>
          <w:tcPr>
            <w:tcW w:w="1630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</w:pPr>
            <w:r>
              <w:t>100</w:t>
            </w:r>
          </w:p>
        </w:tc>
        <w:tc>
          <w:tcPr>
            <w:tcW w:w="1630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</w:pPr>
            <w:r>
              <w:t>112</w:t>
            </w:r>
          </w:p>
        </w:tc>
        <w:tc>
          <w:tcPr>
            <w:tcW w:w="1559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F0340B" w:rsidRPr="00F0340B" w:rsidRDefault="00F0340B" w:rsidP="007E3AB5">
            <w:pPr>
              <w:pStyle w:val="a4"/>
              <w:suppressAutoHyphens/>
              <w:jc w:val="center"/>
            </w:pPr>
          </w:p>
        </w:tc>
      </w:tr>
      <w:tr w:rsidR="00F0340B" w:rsidRPr="00F0340B" w:rsidTr="00E34906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556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</w:pPr>
            <w:bookmarkStart w:id="21" w:name="ekvivZ"/>
            <w:bookmarkStart w:id="22" w:name="_GoBack"/>
            <w:bookmarkEnd w:id="21"/>
            <w:bookmarkEnd w:id="22"/>
            <w:r>
              <w:t>ОСЬ Z</w:t>
            </w:r>
          </w:p>
        </w:tc>
        <w:tc>
          <w:tcPr>
            <w:tcW w:w="1630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</w:pPr>
            <w:r>
              <w:t>103</w:t>
            </w:r>
          </w:p>
        </w:tc>
        <w:tc>
          <w:tcPr>
            <w:tcW w:w="1630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</w:pPr>
            <w:r>
              <w:t>115</w:t>
            </w:r>
          </w:p>
        </w:tc>
        <w:tc>
          <w:tcPr>
            <w:tcW w:w="1559" w:type="dxa"/>
            <w:vAlign w:val="center"/>
          </w:tcPr>
          <w:p w:rsidR="00F0340B" w:rsidRPr="00F0340B" w:rsidRDefault="00F0340B" w:rsidP="007E3AB5">
            <w:pPr>
              <w:pStyle w:val="a4"/>
              <w:jc w:val="center"/>
            </w:pPr>
            <w:r>
              <w:t>2</w:t>
            </w:r>
          </w:p>
        </w:tc>
        <w:tc>
          <w:tcPr>
            <w:tcW w:w="1568" w:type="dxa"/>
            <w:vAlign w:val="center"/>
          </w:tcPr>
          <w:p w:rsidR="00F0340B" w:rsidRPr="00F0340B" w:rsidRDefault="00F0340B" w:rsidP="007E3AB5">
            <w:pPr>
              <w:pStyle w:val="a4"/>
              <w:suppressAutoHyphens/>
              <w:jc w:val="center"/>
            </w:pPr>
          </w:p>
        </w:tc>
      </w:tr>
    </w:tbl>
    <w:p w:rsidR="00570C59" w:rsidRPr="00F86ADB" w:rsidRDefault="00570C59" w:rsidP="00570C59">
      <w:r w:rsidRPr="00F86ADB">
        <w:rPr>
          <w:rStyle w:val="a7"/>
        </w:rPr>
        <w:lastRenderedPageBreak/>
        <w:t>9. Заключение:</w:t>
      </w:r>
      <w:r w:rsidRPr="00F86ADB">
        <w:rPr>
          <w:rStyle w:val="a7"/>
        </w:rPr>
        <w:br/>
      </w:r>
      <w:fldSimple w:instr=" DOCVARIABLE att_zakl \* MERGEFORMAT ">
        <w:r w:rsidR="00F0340B" w:rsidRPr="00F0340B">
          <w:rPr>
            <w:bCs/>
          </w:rPr>
          <w:t>-</w:t>
        </w:r>
        <w:r w:rsidR="00F0340B" w:rsidRPr="00F0340B">
          <w:t xml:space="preserve"> фактический уровень вредного фактора соответствует гигиеническим нормативам;</w:t>
        </w:r>
      </w:fldSimple>
      <w:r w:rsidRPr="00F86ADB">
        <w:br/>
        <w:t xml:space="preserve">- класс условий труда - </w:t>
      </w:r>
      <w:fldSimple w:instr=" DOCVARIABLE class \* MERGEFORMAT ">
        <w:r w:rsidR="00F0340B">
          <w:t>2</w:t>
        </w:r>
      </w:fldSimple>
    </w:p>
    <w:p w:rsidR="00570C59" w:rsidRPr="00F86ADB" w:rsidRDefault="00570C59" w:rsidP="00570C59">
      <w:pPr>
        <w:keepNext/>
        <w:rPr>
          <w:rStyle w:val="a7"/>
        </w:rPr>
      </w:pPr>
      <w:r w:rsidRPr="00F86ADB">
        <w:rPr>
          <w:rStyle w:val="a7"/>
        </w:rPr>
        <w:t>10.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70C59" w:rsidRPr="00F0340B" w:rsidTr="001C309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F0340B" w:rsidRDefault="00F0340B" w:rsidP="001C309A">
            <w:pPr>
              <w:pStyle w:val="a8"/>
              <w:keepNext/>
            </w:pPr>
            <w:r w:rsidRPr="00F0340B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F0340B" w:rsidRDefault="00570C59" w:rsidP="001C309A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F0340B" w:rsidRDefault="00F0340B" w:rsidP="001C309A">
            <w:pPr>
              <w:pStyle w:val="a8"/>
              <w:keepNext/>
            </w:pPr>
            <w:r w:rsidRPr="00F0340B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F0340B" w:rsidRDefault="00570C59" w:rsidP="001C309A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F0340B" w:rsidRDefault="00570C59" w:rsidP="001C309A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70C59" w:rsidRPr="00F0340B" w:rsidRDefault="00570C59" w:rsidP="001C309A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0C59" w:rsidRPr="00F0340B" w:rsidRDefault="00F0340B" w:rsidP="001C309A">
            <w:pPr>
              <w:pStyle w:val="a8"/>
              <w:keepNext/>
            </w:pPr>
            <w:r w:rsidRPr="00F0340B">
              <w:t>Гамов Алексей Юрьевич</w:t>
            </w:r>
          </w:p>
        </w:tc>
      </w:tr>
      <w:tr w:rsidR="00570C59" w:rsidRPr="00F0340B" w:rsidTr="001C309A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F0340B" w:rsidRDefault="00F0340B" w:rsidP="001C309A">
            <w:pPr>
              <w:pStyle w:val="a8"/>
              <w:keepNext/>
              <w:rPr>
                <w:b/>
                <w:vertAlign w:val="superscript"/>
              </w:rPr>
            </w:pPr>
            <w:r w:rsidRPr="00F0340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F0340B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F0340B" w:rsidRDefault="00F0340B" w:rsidP="001C309A">
            <w:pPr>
              <w:pStyle w:val="a8"/>
              <w:keepNext/>
              <w:rPr>
                <w:b/>
                <w:vertAlign w:val="superscript"/>
              </w:rPr>
            </w:pPr>
            <w:r w:rsidRPr="00F0340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0C59" w:rsidRPr="00F0340B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  <w:bookmarkStart w:id="23" w:name="fio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F0340B" w:rsidRDefault="00F0340B" w:rsidP="001C309A">
            <w:pPr>
              <w:pStyle w:val="a8"/>
              <w:keepNext/>
              <w:rPr>
                <w:b/>
                <w:vertAlign w:val="superscript"/>
              </w:rPr>
            </w:pPr>
            <w:r w:rsidRPr="00F0340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0C59" w:rsidRPr="00F0340B" w:rsidRDefault="00570C59" w:rsidP="001C309A">
            <w:pPr>
              <w:pStyle w:val="a8"/>
              <w:keepNext/>
              <w:rPr>
                <w:b/>
                <w:vertAlign w:val="superscript"/>
              </w:rPr>
            </w:pPr>
            <w:bookmarkStart w:id="24" w:name="fio_users2"/>
            <w:bookmarkEnd w:id="24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0C59" w:rsidRPr="00F0340B" w:rsidRDefault="00F0340B" w:rsidP="001C309A">
            <w:pPr>
              <w:pStyle w:val="a8"/>
              <w:keepNext/>
              <w:rPr>
                <w:b/>
                <w:vertAlign w:val="superscript"/>
              </w:rPr>
            </w:pPr>
            <w:r w:rsidRPr="00F0340B">
              <w:rPr>
                <w:vertAlign w:val="superscript"/>
              </w:rPr>
              <w:t>(Ф.И.О.)</w:t>
            </w:r>
          </w:p>
        </w:tc>
      </w:tr>
    </w:tbl>
    <w:p w:rsidR="00570C59" w:rsidRPr="00F86ADB" w:rsidRDefault="00570C59" w:rsidP="00570C59">
      <w:pPr>
        <w:keepNext/>
        <w:contextualSpacing/>
        <w:rPr>
          <w:sz w:val="2"/>
          <w:szCs w:val="2"/>
        </w:rPr>
      </w:pPr>
    </w:p>
    <w:sectPr w:rsidR="00570C59" w:rsidRPr="00F86ADB" w:rsidSect="00570C59">
      <w:footerReference w:type="default" r:id="rId7"/>
      <w:pgSz w:w="11906" w:h="16838"/>
      <w:pgMar w:top="568" w:right="851" w:bottom="851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40B" w:rsidRDefault="00F0340B" w:rsidP="0076042D">
      <w:pPr>
        <w:pStyle w:val="a9"/>
      </w:pPr>
      <w:r>
        <w:separator/>
      </w:r>
    </w:p>
  </w:endnote>
  <w:endnote w:type="continuationSeparator" w:id="0">
    <w:p w:rsidR="00F0340B" w:rsidRDefault="00F0340B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8C7337" w:rsidTr="001C309A">
      <w:tc>
        <w:tcPr>
          <w:tcW w:w="4821" w:type="dxa"/>
          <w:shd w:val="clear" w:color="auto" w:fill="auto"/>
        </w:tcPr>
        <w:p w:rsidR="008C7337" w:rsidRPr="001C309A" w:rsidRDefault="00F0340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66- ВО -1-К.2016</w:t>
          </w:r>
        </w:p>
      </w:tc>
      <w:tc>
        <w:tcPr>
          <w:tcW w:w="784" w:type="dxa"/>
          <w:shd w:val="clear" w:color="auto" w:fill="auto"/>
        </w:tcPr>
        <w:p w:rsidR="008C7337" w:rsidRPr="001C309A" w:rsidRDefault="008C7337" w:rsidP="001C309A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  <w:shd w:val="clear" w:color="auto" w:fill="auto"/>
        </w:tcPr>
        <w:p w:rsidR="008C7337" w:rsidRPr="001C309A" w:rsidRDefault="008C7337" w:rsidP="001C309A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C309A">
            <w:rPr>
              <w:rStyle w:val="ae"/>
              <w:sz w:val="20"/>
              <w:szCs w:val="20"/>
            </w:rPr>
            <w:t xml:space="preserve">Стр. </w:t>
          </w:r>
          <w:r w:rsidRPr="001C309A">
            <w:rPr>
              <w:rStyle w:val="ae"/>
              <w:sz w:val="20"/>
              <w:szCs w:val="20"/>
            </w:rPr>
            <w:fldChar w:fldCharType="begin"/>
          </w:r>
          <w:r w:rsidRPr="001C309A">
            <w:rPr>
              <w:rStyle w:val="ae"/>
              <w:sz w:val="20"/>
              <w:szCs w:val="20"/>
            </w:rPr>
            <w:instrText xml:space="preserve">PAGE  </w:instrText>
          </w:r>
          <w:r w:rsidRPr="001C309A">
            <w:rPr>
              <w:rStyle w:val="ae"/>
              <w:sz w:val="20"/>
              <w:szCs w:val="20"/>
            </w:rPr>
            <w:fldChar w:fldCharType="separate"/>
          </w:r>
          <w:r w:rsidR="00F0340B">
            <w:rPr>
              <w:rStyle w:val="ae"/>
              <w:noProof/>
              <w:sz w:val="20"/>
              <w:szCs w:val="20"/>
            </w:rPr>
            <w:t>2</w:t>
          </w:r>
          <w:r w:rsidRPr="001C309A">
            <w:rPr>
              <w:rStyle w:val="ae"/>
              <w:sz w:val="20"/>
              <w:szCs w:val="20"/>
            </w:rPr>
            <w:fldChar w:fldCharType="end"/>
          </w:r>
          <w:r w:rsidRPr="001C309A">
            <w:rPr>
              <w:rStyle w:val="ae"/>
              <w:sz w:val="20"/>
              <w:szCs w:val="20"/>
            </w:rPr>
            <w:t xml:space="preserve"> из </w:t>
          </w:r>
          <w:r w:rsidRPr="001C309A">
            <w:rPr>
              <w:rStyle w:val="ae"/>
              <w:sz w:val="20"/>
              <w:szCs w:val="20"/>
            </w:rPr>
            <w:fldChar w:fldCharType="begin"/>
          </w:r>
          <w:r w:rsidRPr="001C309A">
            <w:rPr>
              <w:rStyle w:val="ae"/>
              <w:sz w:val="20"/>
              <w:szCs w:val="20"/>
            </w:rPr>
            <w:instrText xml:space="preserve"> </w:instrText>
          </w:r>
          <w:r w:rsidRPr="001C309A">
            <w:rPr>
              <w:rStyle w:val="ae"/>
              <w:sz w:val="20"/>
              <w:szCs w:val="20"/>
              <w:lang w:val="en-US"/>
            </w:rPr>
            <w:instrText>SECTION</w:instrText>
          </w:r>
          <w:r w:rsidRPr="001C309A">
            <w:rPr>
              <w:rStyle w:val="ae"/>
              <w:sz w:val="20"/>
              <w:szCs w:val="20"/>
            </w:rPr>
            <w:instrText xml:space="preserve">PAGES   \* MERGEFORMAT </w:instrText>
          </w:r>
          <w:r w:rsidRPr="001C309A">
            <w:rPr>
              <w:rStyle w:val="ae"/>
              <w:sz w:val="20"/>
              <w:szCs w:val="20"/>
            </w:rPr>
            <w:fldChar w:fldCharType="separate"/>
          </w:r>
          <w:r w:rsidR="00F0340B" w:rsidRPr="00F0340B">
            <w:rPr>
              <w:rStyle w:val="ae"/>
              <w:noProof/>
              <w:sz w:val="20"/>
            </w:rPr>
            <w:t>2</w:t>
          </w:r>
          <w:r w:rsidRPr="001C309A">
            <w:rPr>
              <w:rStyle w:val="ae"/>
              <w:sz w:val="20"/>
              <w:szCs w:val="20"/>
            </w:rPr>
            <w:fldChar w:fldCharType="end"/>
          </w:r>
          <w:r w:rsidRPr="001C309A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70C59" w:rsidRDefault="00570C59" w:rsidP="00570C59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8C7337" w:rsidRDefault="00570C59" w:rsidP="00570C59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40B" w:rsidRDefault="00F0340B" w:rsidP="0076042D">
      <w:pPr>
        <w:pStyle w:val="a9"/>
      </w:pPr>
      <w:r>
        <w:separator/>
      </w:r>
    </w:p>
  </w:footnote>
  <w:footnote w:type="continuationSeparator" w:id="0">
    <w:p w:rsidR="00F0340B" w:rsidRDefault="00F0340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1;1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hk_p46" w:val="0"/>
    <w:docVar w:name="class" w:val="2"/>
    <w:docVar w:name="class_base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vibr" w:val=" узлы и агрегаты а/м "/>
    <w:docVar w:name="fac_name" w:val="Вибрация(общ)"/>
    <w:docVar w:name="fac_name2" w:val="Вибрация"/>
    <w:docVar w:name="facid" w:val="7"/>
    <w:docVar w:name="fact_adr" w:val="   "/>
    <w:docVar w:name="fill_date" w:val="   "/>
    <w:docVar w:name="hlp" w:val="3"/>
    <w:docVar w:name="izm_date" w:val="23.08.2016"/>
    <w:docVar w:name="izm_metod" w:val="    "/>
    <w:docVar w:name="izm_nd_new" w:val="- ГОСТ 31319-2006 (ЕН 14253:2003) &quot;Вибрация. Измерение общей вибрации и оценка ее воздействия на человека. Требования к проведению измерений на рабочих местах&quot; (введен в действие приказом Федерального агентства по техническому регулированию и метрологии от 12 декабря 2007 г. N 363-ст);_x000d_- ГОСТ 31191.1-2004 (ИСО 2631-1:1997) &quot;Вибрация и удар. Измерение общей вибрации и оценка ее воздействия на человека. Часть 1. Общие требования&quot; (введен в действие приказом Федерального агентства по техническому регулированию и метрологии от 12 декабря 2007 г. N 357-ст) с Поправкой к ГОСТ 31191.1-2004 (ИСО 2631-1:1997) &quot;Вибрация и удар. Измерение общей вибрации и оценка ее воздействия на человека. Общие требования&quot;;_x000d_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_x000d_- Руководство по эксплуатации БВЕК.438150-005РЭ на анализатор шума и вибрации АССИСТЕНТ."/>
    <w:docVar w:name="izm_time" w:val="0"/>
    <w:docVar w:name="izm_tools" w:val="    "/>
    <w:docVar w:name="lindex" w:val="0"/>
    <w:docVar w:name="measures" w:val=" "/>
    <w:docVar w:name="measures2" w:val=" "/>
    <w:docVar w:name="N_dog" w:val="1-К"/>
    <w:docVar w:name="N_prikaz" w:val="227"/>
    <w:docVar w:name="num_doc" w:val="66- ВО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A75CAB716F11477C85415B15468E6921"/>
    <w:docVar w:name="rm_id" w:val="66"/>
    <w:docVar w:name="rm_name" w:val=" Водитель автомобиля "/>
    <w:docVar w:name="rm_number" w:val=" 66 "/>
    <w:docVar w:name="si_guids" w:val="D3A3A8F5A1DB48B588DFA339B9AEF785@083011@08.10.2015@08.10.2016"/>
    <w:docVar w:name="sign_date" w:val="   "/>
    <w:docVar w:name="struct_info" w:val="    "/>
    <w:docVar w:name="template" w:val="vibr_prg_sout.dot"/>
    <w:docVar w:name="timesmena" w:val="480"/>
    <w:docVar w:name="tools" w:val=" бензин, смазочные материалы "/>
    <w:docVar w:name="typevibr" w:val="gen"/>
    <w:docVar w:name="version" w:val="51"/>
    <w:docVar w:name="vibr_param" w:val="2"/>
    <w:docVar w:name="vibration" w:val=" Общая вибрация "/>
    <w:docVar w:name="vid" w:val="2"/>
    <w:docVar w:name="zona_name" w:val="Салон а/м Volkswagen Polo рег. знак №Р642ЕК 07"/>
    <w:docVar w:name="zona_time" w:val="20"/>
  </w:docVars>
  <w:rsids>
    <w:rsidRoot w:val="00F0340B"/>
    <w:rsid w:val="00025683"/>
    <w:rsid w:val="00046815"/>
    <w:rsid w:val="0005566C"/>
    <w:rsid w:val="000D1F5B"/>
    <w:rsid w:val="00110025"/>
    <w:rsid w:val="001429B1"/>
    <w:rsid w:val="001607C8"/>
    <w:rsid w:val="001C0891"/>
    <w:rsid w:val="001C309A"/>
    <w:rsid w:val="001F4D8D"/>
    <w:rsid w:val="00234932"/>
    <w:rsid w:val="002E55C6"/>
    <w:rsid w:val="00305B2F"/>
    <w:rsid w:val="00367816"/>
    <w:rsid w:val="003876C3"/>
    <w:rsid w:val="003C24DB"/>
    <w:rsid w:val="00402CAC"/>
    <w:rsid w:val="00444410"/>
    <w:rsid w:val="004A47AD"/>
    <w:rsid w:val="004C4DB2"/>
    <w:rsid w:val="00563E94"/>
    <w:rsid w:val="00570C59"/>
    <w:rsid w:val="00576095"/>
    <w:rsid w:val="005A3A36"/>
    <w:rsid w:val="005B466C"/>
    <w:rsid w:val="005B7FE8"/>
    <w:rsid w:val="005C0A9A"/>
    <w:rsid w:val="006476A7"/>
    <w:rsid w:val="0069682B"/>
    <w:rsid w:val="006C28B3"/>
    <w:rsid w:val="00701FCB"/>
    <w:rsid w:val="007049EB"/>
    <w:rsid w:val="00710271"/>
    <w:rsid w:val="00717C9F"/>
    <w:rsid w:val="0076042D"/>
    <w:rsid w:val="007D1852"/>
    <w:rsid w:val="007D2CEA"/>
    <w:rsid w:val="007E3AB5"/>
    <w:rsid w:val="00883461"/>
    <w:rsid w:val="008A64AD"/>
    <w:rsid w:val="008B6250"/>
    <w:rsid w:val="008C7337"/>
    <w:rsid w:val="008E0D5E"/>
    <w:rsid w:val="008E68DE"/>
    <w:rsid w:val="0090588D"/>
    <w:rsid w:val="0092778A"/>
    <w:rsid w:val="009F65CB"/>
    <w:rsid w:val="00A12349"/>
    <w:rsid w:val="00A91908"/>
    <w:rsid w:val="00AA4551"/>
    <w:rsid w:val="00AA46ED"/>
    <w:rsid w:val="00AA4DCC"/>
    <w:rsid w:val="00AD14A4"/>
    <w:rsid w:val="00AD7C32"/>
    <w:rsid w:val="00AF796F"/>
    <w:rsid w:val="00B53A14"/>
    <w:rsid w:val="00BA5029"/>
    <w:rsid w:val="00BC2F3C"/>
    <w:rsid w:val="00BD51C5"/>
    <w:rsid w:val="00C02721"/>
    <w:rsid w:val="00C0548A"/>
    <w:rsid w:val="00CE3307"/>
    <w:rsid w:val="00D76DF8"/>
    <w:rsid w:val="00DB5302"/>
    <w:rsid w:val="00DD6B1F"/>
    <w:rsid w:val="00E124F4"/>
    <w:rsid w:val="00E34906"/>
    <w:rsid w:val="00E36337"/>
    <w:rsid w:val="00EB72AD"/>
    <w:rsid w:val="00EC37A1"/>
    <w:rsid w:val="00EC7CA3"/>
    <w:rsid w:val="00EF3DC4"/>
    <w:rsid w:val="00F0340B"/>
    <w:rsid w:val="00F27F3F"/>
    <w:rsid w:val="00F76072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570C5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570C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vib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vibr_prg_sout</Template>
  <TotalTime>0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1</cp:revision>
  <dcterms:created xsi:type="dcterms:W3CDTF">2016-08-24T07:33:00Z</dcterms:created>
  <dcterms:modified xsi:type="dcterms:W3CDTF">2016-08-24T07:33:00Z</dcterms:modified>
</cp:coreProperties>
</file>